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47317" w:rsidTr="00F47317" w14:paraId="0930ED65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317" w:rsidRDefault="00F47317" w14:paraId="38B2FA2F" w14:textId="02F2B5C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7317" w:rsidRDefault="00F47317" w14:paraId="4534A56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F47317" w:rsidRDefault="00F47317" w14:paraId="0FB95EF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F47317" w:rsidRDefault="00F47317" w14:paraId="557C222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F47317" w:rsidRDefault="00F47317" w14:paraId="16384EB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F47317" w:rsidP="00F47317" w:rsidRDefault="00F47317" w14:paraId="350FFB8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F47317" w:rsidP="00F47317" w:rsidRDefault="00F47317" w14:paraId="413160F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F47317" w:rsidP="00F47317" w:rsidRDefault="00F47317" w14:paraId="1E61549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St-2492/2019</w:t>
      </w:r>
    </w:p>
    <w:p w:rsidR="00F47317" w:rsidP="00F47317" w:rsidRDefault="00F47317" w14:paraId="16F730E6" w14:textId="77777777">
      <w:pPr>
        <w:tabs>
          <w:tab w:val="left" w:pos="709"/>
        </w:tabs>
      </w:pPr>
      <w:r>
        <w:t xml:space="preserve"> </w:t>
      </w:r>
    </w:p>
    <w:p w:rsidR="00F47317" w:rsidP="00F47317" w:rsidRDefault="00F47317" w14:paraId="241BADB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F47317" w:rsidP="00F47317" w:rsidRDefault="00F47317" w14:paraId="54E3136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F47317" w:rsidP="00F47317" w:rsidRDefault="00F47317" w14:paraId="266B2CEF" w14:textId="77777777">
      <w:pPr>
        <w:tabs>
          <w:tab w:val="left" w:pos="709"/>
        </w:tabs>
      </w:pPr>
    </w:p>
    <w:p w:rsidR="00F47317" w:rsidP="00F47317" w:rsidRDefault="00F47317" w14:paraId="78A7853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F47317" w:rsidP="00F47317" w:rsidRDefault="00F47317" w14:paraId="4DAF931C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F47317" w:rsidP="00F47317" w:rsidRDefault="00F47317" w14:paraId="63AB6F1D" w14:textId="77777777">
      <w:pPr>
        <w:tabs>
          <w:tab w:val="left" w:pos="709"/>
        </w:tabs>
      </w:pPr>
    </w:p>
    <w:p w:rsidR="00F47317" w:rsidP="00F47317" w:rsidRDefault="00F47317" w14:paraId="42D2927D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F47317" w:rsidP="00F47317" w:rsidRDefault="00F47317" w14:paraId="234A8EE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F47317" w:rsidP="00F47317" w:rsidRDefault="00F47317" w14:paraId="7E59881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47317" w:rsidP="00F47317" w:rsidRDefault="00F47317" w14:paraId="4BC7A9F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47317" w:rsidP="00F47317" w:rsidRDefault="00F47317" w14:paraId="45D00BB9" w14:textId="77777777">
      <w:pPr>
        <w:tabs>
          <w:tab w:val="left" w:pos="709"/>
        </w:tabs>
      </w:pPr>
    </w:p>
    <w:p w:rsidR="00F47317" w:rsidP="00F47317" w:rsidRDefault="00F47317" w14:paraId="595E8B60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F47317" w:rsidP="00F47317" w:rsidRDefault="00F47317" w14:paraId="1B15D38B" w14:textId="77777777">
      <w:pPr>
        <w:tabs>
          <w:tab w:val="left" w:pos="709"/>
        </w:tabs>
        <w:jc w:val="both"/>
      </w:pPr>
    </w:p>
    <w:p w:rsidR="00F47317" w:rsidP="00F47317" w:rsidRDefault="00F47317" w14:paraId="2F614407" w14:textId="77777777">
      <w:pPr>
        <w:tabs>
          <w:tab w:val="left" w:pos="709"/>
        </w:tabs>
      </w:pPr>
      <w:r>
        <w:t xml:space="preserve"> </w:t>
      </w:r>
      <w:r>
        <w:tab/>
        <w:t>13. St-2492/2019</w:t>
      </w:r>
    </w:p>
    <w:p w:rsidR="00F47317" w:rsidP="00F47317" w:rsidRDefault="00F47317" w14:paraId="417B93CA" w14:textId="77777777">
      <w:pPr>
        <w:tabs>
          <w:tab w:val="left" w:pos="709"/>
        </w:tabs>
      </w:pPr>
    </w:p>
    <w:p w:rsidR="00F47317" w:rsidP="00F47317" w:rsidRDefault="00F47317" w14:paraId="3CE17EA8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F47317" w:rsidP="00F47317" w:rsidRDefault="00F47317" w14:paraId="31C4B771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F47317" w:rsidP="00F47317" w:rsidRDefault="00F47317" w14:paraId="62BE3DA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F47317" w:rsidP="00F47317" w:rsidRDefault="00F47317" w14:paraId="3750BE3C" w14:textId="77777777">
      <w:pPr>
        <w:tabs>
          <w:tab w:val="left" w:pos="709"/>
        </w:tabs>
        <w:jc w:val="both"/>
      </w:pPr>
    </w:p>
    <w:p w:rsidR="00F47317" w:rsidP="00F47317" w:rsidRDefault="00F47317" w14:paraId="2F9ED9F7" w14:textId="77777777">
      <w:pPr>
        <w:tabs>
          <w:tab w:val="left" w:pos="709"/>
        </w:tabs>
        <w:jc w:val="both"/>
      </w:pPr>
      <w:r>
        <w:t xml:space="preserve">protiv </w:t>
      </w:r>
    </w:p>
    <w:p w:rsidR="00F47317" w:rsidP="00F47317" w:rsidRDefault="00F47317" w14:paraId="7C1CAE3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47317" w:rsidP="00F47317" w:rsidRDefault="00F47317" w14:paraId="7354A436" w14:textId="77777777">
      <w:pPr>
        <w:tabs>
          <w:tab w:val="left" w:pos="709"/>
        </w:tabs>
        <w:ind w:left="708"/>
        <w:jc w:val="both"/>
      </w:pPr>
      <w:r>
        <w:tab/>
        <w:t xml:space="preserve">Voćko </w:t>
      </w:r>
      <w:proofErr w:type="spellStart"/>
      <w:r>
        <w:t>tap</w:t>
      </w:r>
      <w:proofErr w:type="spellEnd"/>
      <w:r>
        <w:t xml:space="preserve"> d.o.o., Zagreb, Maksimirska 132, OIB: 61232267918</w:t>
      </w:r>
    </w:p>
    <w:p w:rsidR="00F47317" w:rsidP="00F47317" w:rsidRDefault="00F47317" w14:paraId="112C8DDA" w14:textId="77777777">
      <w:pPr>
        <w:tabs>
          <w:tab w:val="left" w:pos="709"/>
        </w:tabs>
        <w:ind w:left="708"/>
        <w:jc w:val="both"/>
      </w:pPr>
    </w:p>
    <w:p w:rsidR="00F47317" w:rsidP="00F47317" w:rsidRDefault="00F47317" w14:paraId="754A9CC3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F47317" w:rsidP="00F47317" w:rsidRDefault="00F47317" w14:paraId="4A6CEA5D" w14:textId="77777777">
      <w:pPr>
        <w:tabs>
          <w:tab w:val="left" w:pos="709"/>
        </w:tabs>
        <w:jc w:val="both"/>
      </w:pPr>
    </w:p>
    <w:p w:rsidR="00F47317" w:rsidP="00F47317" w:rsidRDefault="00F47317" w14:paraId="4F67BF7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F47317" w:rsidP="00F47317" w:rsidRDefault="00F47317" w14:paraId="5A29DFBF" w14:textId="77777777">
      <w:pPr>
        <w:tabs>
          <w:tab w:val="left" w:pos="709"/>
        </w:tabs>
      </w:pPr>
    </w:p>
    <w:p w:rsidR="00F47317" w:rsidP="00F47317" w:rsidRDefault="00F47317" w14:paraId="13798B3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F47317" w:rsidP="00F47317" w:rsidRDefault="00F47317" w14:paraId="38DE74E1" w14:textId="77777777">
      <w:pPr>
        <w:tabs>
          <w:tab w:val="left" w:pos="709"/>
        </w:tabs>
      </w:pPr>
    </w:p>
    <w:p w:rsidR="00F47317" w:rsidP="00F47317" w:rsidRDefault="00F47317" w14:paraId="4936A28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F47317" w:rsidP="00F47317" w:rsidRDefault="00F47317" w14:paraId="5006A14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47317" w:rsidP="00F47317" w:rsidRDefault="00F47317" w14:paraId="296651DA" w14:textId="77777777">
      <w:pPr>
        <w:tabs>
          <w:tab w:val="left" w:pos="709"/>
        </w:tabs>
      </w:pPr>
    </w:p>
    <w:p w:rsidR="00F47317" w:rsidP="00F47317" w:rsidRDefault="00F47317" w14:paraId="555ED3FD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B25B001" w14:textId="0B25B001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47317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473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731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731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731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731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F4731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4731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4731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7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31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31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31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31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4731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73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731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071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listopada 2019.</izvorni_sadrzaj>
    <derivirana_varijabla naziv="DomainObject.Predmet.DatumIzradeOptuznogAkta_1">7. listopada 2019.</derivirana_varijabla>
  </DomainObject.Predmet.DatumIzradeOptuznogAkta>
  <DomainObject.Predmet.DatumIzradeOptuznogAktaFormated>
    <izvorni_sadrzaj>7.10.2019.</izvorni_sadrzaj>
    <derivirana_varijabla naziv="DomainObject.Predmet.DatumIzradeOptuznogAktaFormated_1">7.10.2019.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listopada 2019.</izvorni_sadrzaj>
    <derivirana_varijabla naziv="DomainObject.Predmet.DatumPrimitkaOptuznogAkta_1">7.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St-2492/2019</izvorni_sadrzaj>
    <derivirana_varijabla naziv="DomainObject.Predmet.OznakaBroj_1">St-2492/2019</derivirana_varijabla>
  </DomainObject.Predmet.OznakaBroj>
  <DomainObject.Predmet.OznakaBrojOptuznogAkta>
    <izvorni_sadrzaj>04-06-19-4345</izvorni_sadrzaj>
    <derivirana_varijabla naziv="DomainObject.Predmet.OznakaBrojOptuznogAkta_1">04-06-19-4345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Voćko tap d.o.o. za trgovinu i usluge</izvorni_sadrzaj>
    <derivirana_varijabla naziv="DomainObject.Predmet.ProtustrankaFormated_1">  Voćko tap d.o.o. za trgovinu i usluge</derivirana_varijabla>
  </DomainObject.Predmet.ProtustrankaFormated>
  <DomainObject.Predmet.ProtustrankaFormatedOIB>
    <izvorni_sadrzaj>  Voćko tap d.o.o. za trgovinu i usluge, OIB 61232267918</izvorni_sadrzaj>
    <derivirana_varijabla naziv="DomainObject.Predmet.ProtustrankaFormatedOIB_1">  Voćko tap d.o.o. za trgovinu i usluge, OIB 61232267918</derivirana_varijabla>
  </DomainObject.Predmet.ProtustrankaFormatedOIB>
  <DomainObject.Predmet.ProtustrankaFormatedWithAdress>
    <izvorni_sadrzaj> Voćko tap d.o.o. za trgovinu i usluge, Maksimirska 132, 10000 Zagreb</izvorni_sadrzaj>
    <derivirana_varijabla naziv="DomainObject.Predmet.ProtustrankaFormatedWithAdress_1"> Voćko tap d.o.o. za trgovinu i usluge, Maksimirska 132, 10000 Zagreb</derivirana_varijabla>
  </DomainObject.Predmet.ProtustrankaFormatedWithAdress>
  <DomainObject.Predmet.ProtustrankaFormatedWithAdressOIB>
    <izvorni_sadrzaj> Voćko tap d.o.o. za trgovinu i usluge, OIB 61232267918, Maksimirska 132, 10000 Zagreb</izvorni_sadrzaj>
    <derivirana_varijabla naziv="DomainObject.Predmet.ProtustrankaFormatedWithAdressOIB_1"> Voćko tap d.o.o. za trgovinu i usluge, OIB 61232267918, Maksimirska 132, 10000 Zagreb</derivirana_varijabla>
  </DomainObject.Predmet.ProtustrankaFormatedWithAdressOIB>
  <DomainObject.Predmet.ProtustrankaWithAdress>
    <izvorni_sadrzaj>Voćko tap d.o.o. za trgovinu i usluge Maksimirska 132, 10000 Zagreb</izvorni_sadrzaj>
    <derivirana_varijabla naziv="DomainObject.Predmet.ProtustrankaWithAdress_1">Voćko tap d.o.o. za trgovinu i usluge Maksimirska 132, 10000 Zagreb</derivirana_varijabla>
  </DomainObject.Predmet.ProtustrankaWithAdress>
  <DomainObject.Predmet.ProtustrankaWithAdressOIB>
    <izvorni_sadrzaj>Voćko tap d.o.o. za trgovinu i usluge, OIB 61232267918, Maksimirska 132, 10000 Zagreb</izvorni_sadrzaj>
    <derivirana_varijabla naziv="DomainObject.Predmet.ProtustrankaWithAdressOIB_1">Voćko tap d.o.o. za trgovinu i usluge, OIB 61232267918, Maksimirska 132, 10000 Zagreb</derivirana_varijabla>
  </DomainObject.Predmet.ProtustrankaWithAdressOIB>
  <DomainObject.Predmet.ProtustrankaNazivFormated>
    <izvorni_sadrzaj>Voćko tap d.o.o. za trgovinu i usluge</izvorni_sadrzaj>
    <derivirana_varijabla naziv="DomainObject.Predmet.ProtustrankaNazivFormated_1">Voćko tap d.o.o. za trgovinu i usluge</derivirana_varijabla>
  </DomainObject.Predmet.ProtustrankaNazivFormated>
  <DomainObject.Predmet.ProtustrankaNazivFormatedOIB>
    <izvorni_sadrzaj>Voćko tap d.o.o. za trgovinu i usluge, OIB 61232267918</izvorni_sadrzaj>
    <derivirana_varijabla naziv="DomainObject.Predmet.ProtustrankaNazivFormatedOIB_1">Voćko tap d.o.o. za trgovinu i usluge, OIB 61232267918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Voćko tap d.o.o. za trgovinu i usluge</item>
    </izvorni_sadrzaj>
    <derivirana_varijabla naziv="DomainObject.Predmet.ProtuStrankaListFormated_1">
      <item>Voćko tap d.o.o. za trgovinu i usluge</item>
    </derivirana_varijabla>
  </DomainObject.Predmet.ProtuStrankaListFormated>
  <DomainObject.Predmet.ProtuStrankaListFormatedOIB>
    <izvorni_sadrzaj>
      <item>Voćko tap d.o.o. za trgovinu i usluge, OIB 61232267918</item>
    </izvorni_sadrzaj>
    <derivirana_varijabla naziv="DomainObject.Predmet.ProtuStrankaListFormatedOIB_1">
      <item>Voćko tap d.o.o. za trgovinu i usluge, OIB 61232267918</item>
    </derivirana_varijabla>
  </DomainObject.Predmet.ProtuStrankaListFormatedOIB>
  <DomainObject.Predmet.ProtuStrankaListFormatedWithAdress>
    <izvorni_sadrzaj>
      <item>Voćko tap d.o.o. za trgovinu i usluge, Maksimirska 132, 10000 Zagreb</item>
    </izvorni_sadrzaj>
    <derivirana_varijabla naziv="DomainObject.Predmet.ProtuStrankaListFormatedWithAdress_1">
      <item>Voćko tap d.o.o. za trgovinu i usluge, Maksimirska 132, 10000 Zagreb</item>
    </derivirana_varijabla>
  </DomainObject.Predmet.ProtuStrankaListFormatedWithAdress>
  <DomainObject.Predmet.ProtuStrankaListFormatedWithAdressOIB>
    <izvorni_sadrzaj>
      <item>Voćko tap d.o.o. za trgovinu i usluge, OIB 61232267918, Maksimirska 132, 10000 Zagreb</item>
    </izvorni_sadrzaj>
    <derivirana_varijabla naziv="DomainObject.Predmet.ProtuStrankaListFormatedWithAdressOIB_1">
      <item>Voćko tap d.o.o. za trgovinu i usluge, OIB 61232267918, Maksimirska 132, 10000 Zagreb</item>
    </derivirana_varijabla>
  </DomainObject.Predmet.ProtuStrankaListFormatedWithAdressOIB>
  <DomainObject.Predmet.ProtuStrankaListNazivFormated>
    <izvorni_sadrzaj>
      <item>Voćko tap d.o.o. za trgovinu i usluge</item>
    </izvorni_sadrzaj>
    <derivirana_varijabla naziv="DomainObject.Predmet.ProtuStrankaListNazivFormated_1">
      <item>Voćko tap d.o.o. za trgovinu i usluge</item>
    </derivirana_varijabla>
  </DomainObject.Predmet.ProtuStrankaListNazivFormated>
  <DomainObject.Predmet.ProtuStrankaListNazivFormatedOIB>
    <izvorni_sadrzaj>
      <item>Voćko tap d.o.o. za trgovinu i usluge, OIB 61232267918</item>
    </izvorni_sadrzaj>
    <derivirana_varijabla naziv="DomainObject.Predmet.ProtuStrankaListNazivFormatedOIB_1">
      <item>Voćko tap d.o.o. za trgovinu i usluge, OIB 61232267918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Voćko tap d.o.o. za trgovinu i usluge</izvorni_sadrzaj>
    <derivirana_varijabla naziv="DomainObject.Predmet.ProtustrankaIDrugi_1">Voćko tap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Voćko tap d.o.o. za trgovinu i usluge, OIB 61232267918, Maksimirska 132, 10000 Zagreb</izvorni_sadrzaj>
    <derivirana_varijabla naziv="DomainObject.Predmet.ProtustrankaIDrugiAdressOIB_1">Voćko tap d.o.o. za trgovinu i usluge, OIB 61232267918,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Voćko tap d.o.o. za trgovinu i usluge</item>
      <item>Financijska agencija</item>
    </izvorni_sadrzaj>
    <derivirana_varijabla naziv="DomainObject.Predmet.SudioniciListNaziv_1">
      <item>Voćko tap d.o.o. za trgovinu i usluge</item>
      <item>Financijska agencija</item>
    </derivirana_varijabla>
  </DomainObject.Predmet.SudioniciListNaziv>
  <DomainObject.Predmet.SudioniciListAdressOIB>
    <izvorni_sadrzaj>
      <item>Voćko tap d.o.o. za trgovinu i usluge, OIB 61232267918, Maksimirska 132,10000 Zagreb</item>
      <item>Financijska agencija, OIB 85821130368, TRG SVIBANJSKIH ŽRTAVA 1995. 1,10000 Zagreb</item>
    </izvorni_sadrzaj>
    <derivirana_varijabla naziv="DomainObject.Predmet.SudioniciListAdressOIB_1">
      <item>Voćko tap d.o.o. za trgovinu i usluge, OIB 61232267918, Maksimirska 132,10000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61232267918</item>
      <item>, OIB 85821130368</item>
    </izvorni_sadrzaj>
    <derivirana_varijabla naziv="DomainObject.Predmet.SudioniciListNazivOIB_1">
      <item>, OIB 61232267918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817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